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0659BA9C" w:rsidR="00CA309E" w:rsidRPr="003D38A3" w:rsidRDefault="00206802" w:rsidP="003D38A3">
                            <w:pPr>
                              <w:pStyle w:val="CourseContainedHeader"/>
                            </w:pPr>
                            <w:r>
                              <w:t>Orthographic &amp; Pictorial Views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0659BA9C" w:rsidR="00CA309E" w:rsidRPr="003D38A3" w:rsidRDefault="00206802" w:rsidP="003D38A3">
                      <w:pPr>
                        <w:pStyle w:val="CourseContainedHeader"/>
                      </w:pPr>
                      <w:r>
                        <w:t>Orthographic &amp; Pictorial Views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C026F6E" w:rsidR="003D38A3" w:rsidRPr="003D38A3" w:rsidRDefault="006B36B2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20680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C026F6E" w:rsidR="003D38A3" w:rsidRPr="003D38A3" w:rsidRDefault="006B36B2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20680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3.1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352EB84F" w14:textId="30C3C246" w:rsidR="00E27C89" w:rsidRDefault="00206802" w:rsidP="00141640">
      <w:pPr>
        <w:rPr>
          <w:lang w:eastAsia="en-AU"/>
        </w:rPr>
      </w:pPr>
      <w:r>
        <w:rPr>
          <w:lang w:eastAsia="en-AU"/>
        </w:rPr>
        <w:t xml:space="preserve">You will explore the differences between orthographic and pictorial views. You will identify </w:t>
      </w:r>
      <w:r w:rsidR="00E252FD">
        <w:rPr>
          <w:lang w:eastAsia="en-AU"/>
        </w:rPr>
        <w:t>front/top/side perspectives and recognise how isometric and dimensional drawings help communicate design ideas.</w:t>
      </w:r>
    </w:p>
    <w:p w14:paraId="74A5F58D" w14:textId="77777777" w:rsidR="00E252FD" w:rsidRDefault="00E252FD" w:rsidP="00141640">
      <w:pPr>
        <w:rPr>
          <w:lang w:eastAsia="en-AU"/>
        </w:rPr>
      </w:pPr>
    </w:p>
    <w:p w14:paraId="6B392824" w14:textId="33037BBD" w:rsidR="00E252FD" w:rsidRDefault="00E252FD" w:rsidP="00141640">
      <w:pPr>
        <w:rPr>
          <w:lang w:eastAsia="en-AU"/>
        </w:rPr>
      </w:pPr>
      <w:r>
        <w:rPr>
          <w:lang w:eastAsia="en-AU"/>
        </w:rPr>
        <w:t>Use this worksheet to label views, define terms, and reflect on drawing clarity.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201726D6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E252FD">
        <w:t>View Identification</w:t>
      </w:r>
    </w:p>
    <w:p w14:paraId="1E223449" w14:textId="76212A7A" w:rsidR="007A3384" w:rsidRPr="00D14D0E" w:rsidRDefault="00875090" w:rsidP="00875090">
      <w:pPr>
        <w:rPr>
          <w:lang w:eastAsia="en-AU"/>
        </w:rPr>
      </w:pPr>
      <w:r w:rsidRPr="00875090">
        <w:rPr>
          <w:b/>
          <w:bCs/>
          <w:lang w:eastAsia="en-AU"/>
        </w:rPr>
        <w:t>Match the views below to their correct labels:</w:t>
      </w:r>
      <w:r>
        <w:rPr>
          <w:lang w:eastAsia="en-AU"/>
        </w:rPr>
        <w:t xml:space="preserve"> </w:t>
      </w:r>
      <w:r w:rsidRPr="00875090">
        <w:rPr>
          <w:i/>
          <w:iCs/>
          <w:lang w:eastAsia="en-AU"/>
        </w:rPr>
        <w:t>(Teacher to insert or draw a basic object with front/top/side projections)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875090" w:rsidRPr="000A0E77" w14:paraId="08E363BA" w14:textId="77777777" w:rsidTr="00875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337EB9A" w14:textId="10BC6FE2" w:rsidR="00875090" w:rsidRDefault="00875090" w:rsidP="00EB4F22">
            <w:pPr>
              <w:pStyle w:val="TableHeadings"/>
            </w:pPr>
            <w:r>
              <w:t>View</w:t>
            </w:r>
          </w:p>
        </w:tc>
        <w:tc>
          <w:tcPr>
            <w:tcW w:w="66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563936" w14:textId="6E0EF542" w:rsidR="00875090" w:rsidRDefault="00875090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Label</w:t>
            </w:r>
          </w:p>
        </w:tc>
      </w:tr>
      <w:tr w:rsidR="00875090" w:rsidRPr="000A0E77" w14:paraId="153D5041" w14:textId="77777777" w:rsidTr="0087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6758507" w14:textId="77CA4FD0" w:rsidR="00875090" w:rsidRPr="00792603" w:rsidRDefault="0087509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</w:t>
            </w:r>
          </w:p>
        </w:tc>
        <w:tc>
          <w:tcPr>
            <w:tcW w:w="66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57D28B2" w14:textId="75816F58" w:rsidR="00875090" w:rsidRDefault="006B36B2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33111025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 w:rsidRPr="00D14D0E">
              <w:t xml:space="preserve"> </w:t>
            </w:r>
            <w:r w:rsidR="00875090">
              <w:t xml:space="preserve">Front    </w:t>
            </w:r>
            <w:sdt>
              <w:sdtPr>
                <w:rPr>
                  <w:sz w:val="28"/>
                  <w:szCs w:val="28"/>
                </w:rPr>
                <w:id w:val="-51005672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rPr>
                <w:sz w:val="28"/>
                <w:szCs w:val="28"/>
              </w:rPr>
              <w:t xml:space="preserve"> </w:t>
            </w:r>
            <w:r w:rsidR="00875090">
              <w:t xml:space="preserve">Top    </w:t>
            </w:r>
            <w:sdt>
              <w:sdtPr>
                <w:rPr>
                  <w:sz w:val="28"/>
                  <w:szCs w:val="28"/>
                </w:rPr>
                <w:id w:val="57948927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t xml:space="preserve"> Side    </w:t>
            </w:r>
          </w:p>
        </w:tc>
      </w:tr>
      <w:tr w:rsidR="00875090" w:rsidRPr="000A0E77" w14:paraId="4416D26A" w14:textId="77777777" w:rsidTr="00875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C3C78C5" w14:textId="63A6183E" w:rsidR="00875090" w:rsidRPr="00792603" w:rsidRDefault="0087509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</w:t>
            </w:r>
          </w:p>
        </w:tc>
        <w:tc>
          <w:tcPr>
            <w:tcW w:w="66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6F20F61" w14:textId="4FF0BC7D" w:rsidR="00875090" w:rsidRDefault="006B36B2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86806356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 w:rsidRPr="00D14D0E">
              <w:t xml:space="preserve"> </w:t>
            </w:r>
            <w:r w:rsidR="00875090">
              <w:t xml:space="preserve">Front    </w:t>
            </w:r>
            <w:sdt>
              <w:sdtPr>
                <w:rPr>
                  <w:sz w:val="28"/>
                  <w:szCs w:val="28"/>
                </w:rPr>
                <w:id w:val="-12994113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rPr>
                <w:sz w:val="28"/>
                <w:szCs w:val="28"/>
              </w:rPr>
              <w:t xml:space="preserve"> </w:t>
            </w:r>
            <w:r w:rsidR="00875090">
              <w:t xml:space="preserve">Top    </w:t>
            </w:r>
            <w:sdt>
              <w:sdtPr>
                <w:rPr>
                  <w:sz w:val="28"/>
                  <w:szCs w:val="28"/>
                </w:rPr>
                <w:id w:val="190679607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t xml:space="preserve"> Side    </w:t>
            </w:r>
          </w:p>
        </w:tc>
      </w:tr>
      <w:tr w:rsidR="00875090" w:rsidRPr="000A0E77" w14:paraId="646FC623" w14:textId="77777777" w:rsidTr="00875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A92FB8F" w14:textId="0205FD4C" w:rsidR="00875090" w:rsidRPr="00792603" w:rsidRDefault="0087509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</w:t>
            </w:r>
          </w:p>
        </w:tc>
        <w:tc>
          <w:tcPr>
            <w:tcW w:w="66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3C968A1" w14:textId="5603A3F8" w:rsidR="00875090" w:rsidRDefault="006B36B2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3897876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 w:rsidRPr="00D14D0E">
              <w:t xml:space="preserve"> </w:t>
            </w:r>
            <w:r w:rsidR="00875090">
              <w:t xml:space="preserve">Front    </w:t>
            </w:r>
            <w:sdt>
              <w:sdtPr>
                <w:rPr>
                  <w:sz w:val="28"/>
                  <w:szCs w:val="28"/>
                </w:rPr>
                <w:id w:val="19643923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rPr>
                <w:sz w:val="28"/>
                <w:szCs w:val="28"/>
              </w:rPr>
              <w:t xml:space="preserve"> </w:t>
            </w:r>
            <w:r w:rsidR="00875090">
              <w:t xml:space="preserve">Top    </w:t>
            </w:r>
            <w:sdt>
              <w:sdtPr>
                <w:rPr>
                  <w:sz w:val="28"/>
                  <w:szCs w:val="28"/>
                </w:rPr>
                <w:id w:val="26405180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t xml:space="preserve"> Side    </w:t>
            </w:r>
          </w:p>
        </w:tc>
      </w:tr>
    </w:tbl>
    <w:p w14:paraId="1B782C72" w14:textId="77777777" w:rsidR="00417484" w:rsidRDefault="00417484" w:rsidP="00417484">
      <w:pPr>
        <w:rPr>
          <w:b/>
          <w:bCs/>
        </w:rPr>
      </w:pPr>
    </w:p>
    <w:p w14:paraId="04027C8A" w14:textId="7954B823" w:rsidR="00417484" w:rsidRPr="00417484" w:rsidRDefault="00417484" w:rsidP="00417484">
      <w:r w:rsidRPr="00417484">
        <w:t>What clues helped you identify each view?</w:t>
      </w:r>
    </w:p>
    <w:p w14:paraId="20B0EF7A" w14:textId="6157EF93" w:rsidR="00417484" w:rsidRDefault="00417484" w:rsidP="00417484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93729D" w14:textId="6E421FC5" w:rsidR="0086619F" w:rsidRDefault="0086619F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4FAB6FFC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6FB5D37F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13E70BD7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11AB9BF6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11046D40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3827061A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4A7C7381" w14:textId="77777777" w:rsidR="00A446FD" w:rsidRDefault="00A446FD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3DD5782D" w14:textId="7A9072DD" w:rsidR="007E1A7D" w:rsidRPr="001721F2" w:rsidRDefault="00215E27" w:rsidP="005A36D9">
      <w:pPr>
        <w:pStyle w:val="Heading4"/>
        <w:numPr>
          <w:ilvl w:val="0"/>
          <w:numId w:val="0"/>
        </w:numPr>
        <w:ind w:left="284" w:hanging="284"/>
      </w:pPr>
      <w:r>
        <w:lastRenderedPageBreak/>
        <w:t>S</w:t>
      </w:r>
      <w:r w:rsidR="007E1A7D">
        <w:t xml:space="preserve">ection 2 – </w:t>
      </w:r>
      <w:r w:rsidR="006C5207">
        <w:t>View Types</w:t>
      </w:r>
    </w:p>
    <w:p w14:paraId="25407FE5" w14:textId="788E0EA6" w:rsidR="0086619F" w:rsidRPr="005E1116" w:rsidRDefault="006C5207" w:rsidP="005E1116">
      <w:pPr>
        <w:rPr>
          <w:b/>
          <w:bCs/>
        </w:rPr>
      </w:pPr>
      <w:r>
        <w:rPr>
          <w:b/>
          <w:bCs/>
        </w:rPr>
        <w:t>Define each of the following in your own words</w:t>
      </w:r>
      <w:r w:rsidR="005E1116" w:rsidRPr="005E1116">
        <w:rPr>
          <w:b/>
          <w:bCs/>
        </w:rPr>
        <w:t>:</w:t>
      </w:r>
    </w:p>
    <w:p w14:paraId="3166B536" w14:textId="253843DE" w:rsidR="006C5207" w:rsidRPr="00D973CD" w:rsidRDefault="006C5207" w:rsidP="00D973CD">
      <w:pPr>
        <w:rPr>
          <w:b/>
          <w:bCs/>
        </w:rPr>
      </w:pPr>
      <w:r w:rsidRPr="00D973CD">
        <w:rPr>
          <w:b/>
          <w:bCs/>
        </w:rPr>
        <w:t>Orthographi</w:t>
      </w:r>
      <w:r w:rsidR="0086619F" w:rsidRPr="00D973CD">
        <w:rPr>
          <w:b/>
          <w:bCs/>
        </w:rPr>
        <w:t>c</w:t>
      </w:r>
      <w:r w:rsidRPr="00D973CD">
        <w:rPr>
          <w:b/>
          <w:bCs/>
        </w:rPr>
        <w:t>:</w:t>
      </w:r>
    </w:p>
    <w:p w14:paraId="02724429" w14:textId="61D8A501" w:rsidR="005E1116" w:rsidRDefault="005E1116" w:rsidP="00D973CD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5DD85BE7" w14:textId="6DCA87C4" w:rsidR="00D973CD" w:rsidRPr="00D973CD" w:rsidRDefault="00D973CD" w:rsidP="00D973CD">
      <w:pPr>
        <w:rPr>
          <w:b/>
          <w:bCs/>
        </w:rPr>
      </w:pPr>
      <w:r>
        <w:rPr>
          <w:b/>
          <w:bCs/>
        </w:rPr>
        <w:t>Isometric</w:t>
      </w:r>
      <w:r w:rsidRPr="00D973CD">
        <w:rPr>
          <w:b/>
          <w:bCs/>
        </w:rPr>
        <w:t>:</w:t>
      </w:r>
    </w:p>
    <w:p w14:paraId="504AA866" w14:textId="77777777" w:rsidR="00D973CD" w:rsidRDefault="00D973CD" w:rsidP="00D973CD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32BE1DC3" w14:textId="6D96E1E0" w:rsidR="00D973CD" w:rsidRPr="00D973CD" w:rsidRDefault="00D973CD" w:rsidP="00D973CD">
      <w:pPr>
        <w:rPr>
          <w:b/>
          <w:bCs/>
        </w:rPr>
      </w:pPr>
      <w:r>
        <w:rPr>
          <w:b/>
          <w:bCs/>
        </w:rPr>
        <w:t>Pictorial</w:t>
      </w:r>
      <w:r w:rsidRPr="00D973CD">
        <w:rPr>
          <w:b/>
          <w:bCs/>
        </w:rPr>
        <w:t>:</w:t>
      </w:r>
    </w:p>
    <w:p w14:paraId="42888799" w14:textId="77777777" w:rsidR="00D973CD" w:rsidRDefault="00D973CD" w:rsidP="00D973CD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32D593AE" w14:textId="77777777" w:rsidR="009F09BC" w:rsidRPr="009F09BC" w:rsidRDefault="00A06741" w:rsidP="000112FA">
      <w:pPr>
        <w:rPr>
          <w:b/>
          <w:bCs/>
        </w:rPr>
      </w:pPr>
      <w:r w:rsidRPr="009F09BC">
        <w:rPr>
          <w:b/>
          <w:bCs/>
        </w:rPr>
        <w:t xml:space="preserve">Tick one drawing type you find easiest to understand visually: </w:t>
      </w:r>
    </w:p>
    <w:p w14:paraId="6586998B" w14:textId="49C341A8" w:rsidR="005E1116" w:rsidRDefault="006B36B2" w:rsidP="000112FA">
      <w:sdt>
        <w:sdtPr>
          <w:rPr>
            <w:sz w:val="28"/>
            <w:szCs w:val="28"/>
          </w:rPr>
          <w:id w:val="-79143624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0674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06741" w:rsidRPr="00D14D0E">
        <w:t xml:space="preserve"> </w:t>
      </w:r>
      <w:r w:rsidR="00A06741">
        <w:t xml:space="preserve">Orthographic    </w:t>
      </w:r>
      <w:sdt>
        <w:sdtPr>
          <w:rPr>
            <w:sz w:val="28"/>
            <w:szCs w:val="28"/>
          </w:rPr>
          <w:id w:val="19142532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0674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06741">
        <w:rPr>
          <w:sz w:val="28"/>
          <w:szCs w:val="28"/>
        </w:rPr>
        <w:t xml:space="preserve"> </w:t>
      </w:r>
      <w:r w:rsidR="009F09BC">
        <w:t>Isometric</w:t>
      </w:r>
      <w:r w:rsidR="00A06741">
        <w:t xml:space="preserve">    </w:t>
      </w:r>
      <w:sdt>
        <w:sdtPr>
          <w:rPr>
            <w:sz w:val="28"/>
            <w:szCs w:val="28"/>
          </w:rPr>
          <w:id w:val="-46042361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A0674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06741">
        <w:t xml:space="preserve"> </w:t>
      </w:r>
      <w:r w:rsidR="009F09BC">
        <w:t>Pictorial</w:t>
      </w:r>
      <w:r w:rsidR="00A06741">
        <w:t xml:space="preserve">   </w:t>
      </w:r>
    </w:p>
    <w:p w14:paraId="44C0788D" w14:textId="77777777" w:rsidR="000112FA" w:rsidRDefault="000112FA" w:rsidP="000112FA"/>
    <w:p w14:paraId="557F7D9A" w14:textId="77777777" w:rsidR="00A446FD" w:rsidRDefault="00A446FD" w:rsidP="000112FA"/>
    <w:p w14:paraId="0702D2E8" w14:textId="5ED4C62F" w:rsidR="00487AA6" w:rsidRDefault="00DF357A" w:rsidP="0093224D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 w:rsidR="00E46232">
        <w:t>3</w:t>
      </w:r>
      <w:r w:rsidR="00DC7563">
        <w:t xml:space="preserve"> </w:t>
      </w:r>
      <w:r>
        <w:t xml:space="preserve">– </w:t>
      </w:r>
      <w:r w:rsidR="00636734">
        <w:t>Reflection</w:t>
      </w:r>
    </w:p>
    <w:p w14:paraId="2A0FD011" w14:textId="0151E7DE" w:rsidR="007A49A9" w:rsidRPr="006A72B3" w:rsidRDefault="0093224D" w:rsidP="007A49A9">
      <w:pPr>
        <w:rPr>
          <w:b/>
          <w:bCs/>
          <w:lang w:eastAsia="en-AU"/>
        </w:rPr>
      </w:pPr>
      <w:r>
        <w:rPr>
          <w:b/>
          <w:bCs/>
          <w:lang w:eastAsia="en-AU"/>
        </w:rPr>
        <w:t>Why are multiple views needed in technical drawings</w:t>
      </w:r>
      <w:r w:rsidR="007A49A9">
        <w:rPr>
          <w:b/>
          <w:bCs/>
          <w:lang w:eastAsia="en-AU"/>
        </w:rPr>
        <w:t>?</w:t>
      </w:r>
    </w:p>
    <w:p w14:paraId="6941A93C" w14:textId="39A43415" w:rsidR="00487AA6" w:rsidRPr="0093224D" w:rsidRDefault="007A49A9" w:rsidP="0093224D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63D8A82A" w14:textId="1B66EE5C" w:rsidR="00487AA6" w:rsidRPr="006A72B3" w:rsidRDefault="0093224D" w:rsidP="00487AA6">
      <w:pPr>
        <w:rPr>
          <w:b/>
          <w:bCs/>
          <w:lang w:eastAsia="en-AU"/>
        </w:rPr>
      </w:pPr>
      <w:r>
        <w:rPr>
          <w:b/>
          <w:bCs/>
          <w:lang w:eastAsia="en-AU"/>
        </w:rPr>
        <w:t xml:space="preserve">How </w:t>
      </w:r>
      <w:r w:rsidR="000112FA">
        <w:rPr>
          <w:b/>
          <w:bCs/>
          <w:lang w:eastAsia="en-AU"/>
        </w:rPr>
        <w:t>do</w:t>
      </w:r>
      <w:r>
        <w:rPr>
          <w:b/>
          <w:bCs/>
          <w:lang w:eastAsia="en-AU"/>
        </w:rPr>
        <w:t xml:space="preserve"> drawings help machinists, builders</w:t>
      </w:r>
      <w:r w:rsidR="000112FA">
        <w:rPr>
          <w:b/>
          <w:bCs/>
          <w:lang w:eastAsia="en-AU"/>
        </w:rPr>
        <w:t>, and designers avoid mistakes?</w:t>
      </w:r>
    </w:p>
    <w:p w14:paraId="4F80567E" w14:textId="158002B1" w:rsidR="00A02278" w:rsidRPr="00505609" w:rsidRDefault="00B83531" w:rsidP="00505609">
      <w:pPr>
        <w:spacing w:line="480" w:lineRule="auto"/>
        <w:rPr>
          <w:b/>
          <w:bCs/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0A30DB">
        <w:rPr>
          <w:lang w:eastAsia="en-AU"/>
        </w:rPr>
        <w:t>_______________________________________________________________________________________</w:t>
      </w:r>
    </w:p>
    <w:bookmarkEnd w:id="0"/>
    <w:bookmarkEnd w:id="1"/>
    <w:bookmarkEnd w:id="2"/>
    <w:bookmarkEnd w:id="3"/>
    <w:sectPr w:rsidR="00A02278" w:rsidRPr="0050560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66F157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6B36B2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A39E1"/>
    <w:multiLevelType w:val="hybridMultilevel"/>
    <w:tmpl w:val="617C2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4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20"/>
  </w:num>
  <w:num w:numId="3" w16cid:durableId="1776317215">
    <w:abstractNumId w:val="39"/>
  </w:num>
  <w:num w:numId="4" w16cid:durableId="1534071080">
    <w:abstractNumId w:val="32"/>
  </w:num>
  <w:num w:numId="5" w16cid:durableId="1673219778">
    <w:abstractNumId w:val="16"/>
  </w:num>
  <w:num w:numId="6" w16cid:durableId="1200585890">
    <w:abstractNumId w:val="30"/>
  </w:num>
  <w:num w:numId="7" w16cid:durableId="1908228620">
    <w:abstractNumId w:val="23"/>
  </w:num>
  <w:num w:numId="8" w16cid:durableId="1147357831">
    <w:abstractNumId w:val="29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6"/>
  </w:num>
  <w:num w:numId="20" w16cid:durableId="2127193325">
    <w:abstractNumId w:val="34"/>
  </w:num>
  <w:num w:numId="21" w16cid:durableId="383067315">
    <w:abstractNumId w:val="33"/>
  </w:num>
  <w:num w:numId="22" w16cid:durableId="1951935085">
    <w:abstractNumId w:val="37"/>
  </w:num>
  <w:num w:numId="23" w16cid:durableId="558134442">
    <w:abstractNumId w:val="36"/>
  </w:num>
  <w:num w:numId="24" w16cid:durableId="54202057">
    <w:abstractNumId w:val="27"/>
  </w:num>
  <w:num w:numId="25" w16cid:durableId="580530458">
    <w:abstractNumId w:val="31"/>
  </w:num>
  <w:num w:numId="26" w16cid:durableId="441651303">
    <w:abstractNumId w:val="25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4"/>
  </w:num>
  <w:num w:numId="32" w16cid:durableId="1696350815">
    <w:abstractNumId w:val="28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8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9"/>
  </w:num>
  <w:num w:numId="39" w16cid:durableId="348682577">
    <w:abstractNumId w:val="35"/>
  </w:num>
  <w:num w:numId="40" w16cid:durableId="178468653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12FA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227C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83D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6802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563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023"/>
    <w:rsid w:val="00305D6E"/>
    <w:rsid w:val="00312E11"/>
    <w:rsid w:val="00313FA9"/>
    <w:rsid w:val="00322F4E"/>
    <w:rsid w:val="003231B0"/>
    <w:rsid w:val="00331122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3BA2"/>
    <w:rsid w:val="003E6E7B"/>
    <w:rsid w:val="003F388F"/>
    <w:rsid w:val="00401EFE"/>
    <w:rsid w:val="00403F23"/>
    <w:rsid w:val="0040709F"/>
    <w:rsid w:val="00407D5F"/>
    <w:rsid w:val="00415688"/>
    <w:rsid w:val="00417484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60086"/>
    <w:rsid w:val="0047737A"/>
    <w:rsid w:val="00482039"/>
    <w:rsid w:val="00483FF1"/>
    <w:rsid w:val="00484C9F"/>
    <w:rsid w:val="00484E88"/>
    <w:rsid w:val="004850E1"/>
    <w:rsid w:val="00487AA6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21DE"/>
    <w:rsid w:val="005A36D9"/>
    <w:rsid w:val="005A4965"/>
    <w:rsid w:val="005D0415"/>
    <w:rsid w:val="005D0C09"/>
    <w:rsid w:val="005D44F7"/>
    <w:rsid w:val="005D4CB5"/>
    <w:rsid w:val="005D7B6A"/>
    <w:rsid w:val="005E0024"/>
    <w:rsid w:val="005E00D2"/>
    <w:rsid w:val="005E1116"/>
    <w:rsid w:val="005E3B0A"/>
    <w:rsid w:val="005E592D"/>
    <w:rsid w:val="005F7F66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36B2"/>
    <w:rsid w:val="006B6D54"/>
    <w:rsid w:val="006C0898"/>
    <w:rsid w:val="006C0C7B"/>
    <w:rsid w:val="006C41D3"/>
    <w:rsid w:val="006C5207"/>
    <w:rsid w:val="006D109A"/>
    <w:rsid w:val="006D47DB"/>
    <w:rsid w:val="006D588E"/>
    <w:rsid w:val="006D69B3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4097E"/>
    <w:rsid w:val="00742998"/>
    <w:rsid w:val="007450AC"/>
    <w:rsid w:val="0075070C"/>
    <w:rsid w:val="00767AA5"/>
    <w:rsid w:val="007724DE"/>
    <w:rsid w:val="0077352C"/>
    <w:rsid w:val="007750D5"/>
    <w:rsid w:val="007761D0"/>
    <w:rsid w:val="007773F4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3384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12263"/>
    <w:rsid w:val="00821060"/>
    <w:rsid w:val="0082109F"/>
    <w:rsid w:val="00825B93"/>
    <w:rsid w:val="00827B16"/>
    <w:rsid w:val="00835C0F"/>
    <w:rsid w:val="00837177"/>
    <w:rsid w:val="008378FC"/>
    <w:rsid w:val="00845D17"/>
    <w:rsid w:val="008509E4"/>
    <w:rsid w:val="008511DC"/>
    <w:rsid w:val="00855F76"/>
    <w:rsid w:val="00863241"/>
    <w:rsid w:val="00865E14"/>
    <w:rsid w:val="0086619F"/>
    <w:rsid w:val="00874216"/>
    <w:rsid w:val="00875090"/>
    <w:rsid w:val="00876B68"/>
    <w:rsid w:val="008775A8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3224D"/>
    <w:rsid w:val="00940736"/>
    <w:rsid w:val="00941FC8"/>
    <w:rsid w:val="00944101"/>
    <w:rsid w:val="0094539E"/>
    <w:rsid w:val="0094687C"/>
    <w:rsid w:val="00952775"/>
    <w:rsid w:val="0096505C"/>
    <w:rsid w:val="00970806"/>
    <w:rsid w:val="00971393"/>
    <w:rsid w:val="00971CF7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085B"/>
    <w:rsid w:val="009F09BC"/>
    <w:rsid w:val="009F3CD4"/>
    <w:rsid w:val="009F7DA1"/>
    <w:rsid w:val="00A02278"/>
    <w:rsid w:val="00A02A53"/>
    <w:rsid w:val="00A06741"/>
    <w:rsid w:val="00A12389"/>
    <w:rsid w:val="00A14129"/>
    <w:rsid w:val="00A15B74"/>
    <w:rsid w:val="00A17259"/>
    <w:rsid w:val="00A251FA"/>
    <w:rsid w:val="00A2672C"/>
    <w:rsid w:val="00A3115D"/>
    <w:rsid w:val="00A36B8D"/>
    <w:rsid w:val="00A37E25"/>
    <w:rsid w:val="00A446FD"/>
    <w:rsid w:val="00A460F5"/>
    <w:rsid w:val="00A472B4"/>
    <w:rsid w:val="00A51606"/>
    <w:rsid w:val="00A55A65"/>
    <w:rsid w:val="00A567CC"/>
    <w:rsid w:val="00A61475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66E3"/>
    <w:rsid w:val="00B51292"/>
    <w:rsid w:val="00B518E1"/>
    <w:rsid w:val="00B54683"/>
    <w:rsid w:val="00B553E9"/>
    <w:rsid w:val="00B61659"/>
    <w:rsid w:val="00B71847"/>
    <w:rsid w:val="00B8272D"/>
    <w:rsid w:val="00B830BE"/>
    <w:rsid w:val="00B83531"/>
    <w:rsid w:val="00B8665D"/>
    <w:rsid w:val="00B90D53"/>
    <w:rsid w:val="00B90DFF"/>
    <w:rsid w:val="00B93E02"/>
    <w:rsid w:val="00BA3965"/>
    <w:rsid w:val="00BB02F9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371A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65AA"/>
    <w:rsid w:val="00CA6CF4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973CD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DF3A4D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52FD"/>
    <w:rsid w:val="00E27C89"/>
    <w:rsid w:val="00E31474"/>
    <w:rsid w:val="00E31BCA"/>
    <w:rsid w:val="00E35763"/>
    <w:rsid w:val="00E41E5C"/>
    <w:rsid w:val="00E429E6"/>
    <w:rsid w:val="00E46232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</ds:schemaRefs>
</ds:datastoreItem>
</file>

<file path=customXml/itemProps3.xml><?xml version="1.0" encoding="utf-8"?>
<ds:datastoreItem xmlns:ds="http://schemas.openxmlformats.org/officeDocument/2006/customXml" ds:itemID="{B6F6A743-78E8-4F3E-91A0-FD6C3E2A07DE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22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Lawrence Sim</cp:lastModifiedBy>
  <cp:revision>20</cp:revision>
  <dcterms:created xsi:type="dcterms:W3CDTF">2025-07-09T15:12:00Z</dcterms:created>
  <dcterms:modified xsi:type="dcterms:W3CDTF">2025-09-26T06:46:00Z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